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5361D4B5" w:rsidR="00C44B8B" w:rsidRPr="00B84365" w:rsidRDefault="009B54A6" w:rsidP="008211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8211DC">
              <w:rPr>
                <w:b/>
                <w:sz w:val="26"/>
                <w:szCs w:val="26"/>
              </w:rPr>
              <w:t>357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46AA4E1B" w:rsidR="00C44B8B" w:rsidRPr="008211DC" w:rsidRDefault="008211D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2345835</w:t>
            </w:r>
          </w:p>
        </w:tc>
      </w:tr>
    </w:tbl>
    <w:p w14:paraId="1FEBA41E" w14:textId="77777777" w:rsidR="00CB7D90" w:rsidRPr="00E477C5" w:rsidRDefault="00CB7D90" w:rsidP="00CB7D90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2E03CCD2" w14:textId="77777777" w:rsidR="00CB7D90" w:rsidRPr="00E477C5" w:rsidRDefault="00CB7D90" w:rsidP="00CB7D90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62D5576C" w14:textId="77777777" w:rsidR="00CB7D90" w:rsidRPr="00E477C5" w:rsidRDefault="00CB7D90" w:rsidP="00CB7D90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2D87C0D9" w14:textId="77777777" w:rsidR="00CB7D90" w:rsidRPr="00E477C5" w:rsidRDefault="00CB7D90" w:rsidP="00CB7D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4BFE0CEA" w14:textId="77777777" w:rsidR="00CB7D90" w:rsidRPr="00E477C5" w:rsidRDefault="00CB7D90" w:rsidP="00CB7D90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E4089AD" w14:textId="2A958713" w:rsidR="008211DC" w:rsidRPr="00744DB5" w:rsidRDefault="008211DC" w:rsidP="008211DC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120</w:t>
      </w:r>
      <w:r w:rsidRPr="00744DB5">
        <w:rPr>
          <w:b/>
          <w:sz w:val="26"/>
          <w:szCs w:val="26"/>
        </w:rPr>
        <w:t>-2Т</w:t>
      </w:r>
    </w:p>
    <w:p w14:paraId="1CEEA3AB" w14:textId="77777777" w:rsidR="008211DC" w:rsidRPr="00B84365" w:rsidRDefault="008211DC" w:rsidP="008211DC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1DB5E270" w14:textId="77777777" w:rsidR="00CB7D90" w:rsidRPr="00E477C5" w:rsidRDefault="00CB7D90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  <w:bookmarkStart w:id="0" w:name="_GoBack"/>
      <w:bookmarkEnd w:id="0"/>
    </w:p>
    <w:p w14:paraId="65BCAEBD" w14:textId="77777777" w:rsidR="00CB7D90" w:rsidRPr="00B84365" w:rsidRDefault="00CB7D90" w:rsidP="00CB7D90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8211DC" w:rsidRPr="00AA3CDA" w14:paraId="34465B9C" w14:textId="77777777" w:rsidTr="00CB7D90">
        <w:tc>
          <w:tcPr>
            <w:tcW w:w="10485" w:type="dxa"/>
            <w:gridSpan w:val="7"/>
            <w:vAlign w:val="center"/>
            <w:hideMark/>
          </w:tcPr>
          <w:p w14:paraId="0BFE4269" w14:textId="3BC5B657" w:rsidR="008211DC" w:rsidRPr="00AA3CDA" w:rsidRDefault="008211DC" w:rsidP="008211DC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120-2Т</w:t>
            </w:r>
          </w:p>
        </w:tc>
      </w:tr>
      <w:tr w:rsidR="008211DC" w:rsidRPr="00AA3CDA" w14:paraId="27F72BE4" w14:textId="77777777" w:rsidTr="00CB7D90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5429F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98429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сечение проводника</w:t>
            </w:r>
            <w:r w:rsidRPr="00AA3CDA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FEDC9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отверстия под болт, мм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23081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BA1B3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8211DC" w:rsidRPr="00AA3CDA" w14:paraId="246245FE" w14:textId="77777777" w:rsidTr="00CB7D90">
        <w:tc>
          <w:tcPr>
            <w:tcW w:w="2709" w:type="dxa"/>
            <w:vMerge/>
            <w:vAlign w:val="center"/>
            <w:hideMark/>
          </w:tcPr>
          <w:p w14:paraId="505B97D4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4DC7D39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79BCF268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C85E7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9CE27" w14:textId="77777777" w:rsidR="008211DC" w:rsidRPr="008F7D9F" w:rsidRDefault="008211DC" w:rsidP="00EC0AB1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682D7" w14:textId="77777777" w:rsidR="008211DC" w:rsidRPr="008F7D9F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1276" w:type="dxa"/>
            <w:vMerge/>
            <w:vAlign w:val="center"/>
            <w:hideMark/>
          </w:tcPr>
          <w:p w14:paraId="2B562F53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11DC" w:rsidRPr="00AA3CDA" w14:paraId="2D43FC3C" w14:textId="77777777" w:rsidTr="00CB7D90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3D5A5" w14:textId="6D7CCC21" w:rsidR="008211DC" w:rsidRPr="00AA3CDA" w:rsidRDefault="008211DC" w:rsidP="008211DC">
            <w:pPr>
              <w:ind w:firstLine="0"/>
              <w:jc w:val="center"/>
              <w:rPr>
                <w:sz w:val="22"/>
                <w:szCs w:val="22"/>
              </w:rPr>
            </w:pPr>
            <w:r w:rsidRPr="008F7D9F">
              <w:rPr>
                <w:sz w:val="22"/>
                <w:szCs w:val="22"/>
              </w:rPr>
              <w:t xml:space="preserve">АС, СИП3- </w:t>
            </w:r>
            <w:r>
              <w:rPr>
                <w:sz w:val="22"/>
                <w:szCs w:val="22"/>
              </w:rPr>
              <w:t>120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819DF" w14:textId="6509A2FB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54E4F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A25C8" w14:textId="4CAF5CE4" w:rsidR="008211DC" w:rsidRPr="00AA3CDA" w:rsidRDefault="008211DC" w:rsidP="00EC0AB1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857E1" w14:textId="45404F5F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00DA2" w14:textId="77777777" w:rsidR="008211DC" w:rsidRPr="00AA3CDA" w:rsidRDefault="008211DC" w:rsidP="00EC0AB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7D0D9" w14:textId="45930185" w:rsidR="008211DC" w:rsidRPr="00AA3CDA" w:rsidRDefault="008211DC" w:rsidP="008211DC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142</w:t>
            </w:r>
          </w:p>
        </w:tc>
      </w:tr>
    </w:tbl>
    <w:p w14:paraId="1F33DEC1" w14:textId="77777777" w:rsidR="008211DC" w:rsidRPr="00B84365" w:rsidRDefault="008211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BCC03F6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527957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55842" w14:textId="77777777" w:rsidR="000B2F0A" w:rsidRDefault="000B2F0A">
      <w:r>
        <w:separator/>
      </w:r>
    </w:p>
  </w:endnote>
  <w:endnote w:type="continuationSeparator" w:id="0">
    <w:p w14:paraId="34515685" w14:textId="77777777" w:rsidR="000B2F0A" w:rsidRDefault="000B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045FF" w14:textId="77777777" w:rsidR="000B2F0A" w:rsidRDefault="000B2F0A">
      <w:r>
        <w:separator/>
      </w:r>
    </w:p>
  </w:footnote>
  <w:footnote w:type="continuationSeparator" w:id="0">
    <w:p w14:paraId="08ADD3A2" w14:textId="77777777" w:rsidR="000B2F0A" w:rsidRDefault="000B2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F0A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27957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1D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1B4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B7D90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0E94EC4-6FE6-4CBA-A108-FF89A96F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3</Pages>
  <Words>909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2022-12-29T12:06:00Z</dcterms:created>
  <dcterms:modified xsi:type="dcterms:W3CDTF">2022-12-30T11:17:00Z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